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72958" w14:textId="1553F64A" w:rsidR="00A670CC" w:rsidRDefault="00A670CC" w:rsidP="00A670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HOLT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414AB753" w14:textId="4726A703" w:rsidR="00A670CC" w:rsidRDefault="00A670CC" w:rsidP="00A670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Waxchandler</w:t>
      </w:r>
      <w:proofErr w:type="spellEnd"/>
      <w:r>
        <w:rPr>
          <w:rFonts w:cs="Times New Roman"/>
          <w:szCs w:val="24"/>
        </w:rPr>
        <w:t>.</w:t>
      </w:r>
    </w:p>
    <w:p w14:paraId="67C05954" w14:textId="77777777" w:rsidR="00A670CC" w:rsidRDefault="00A670CC" w:rsidP="00A670CC">
      <w:pPr>
        <w:pStyle w:val="NoSpacing"/>
        <w:rPr>
          <w:rFonts w:cs="Times New Roman"/>
          <w:szCs w:val="24"/>
        </w:rPr>
      </w:pPr>
    </w:p>
    <w:p w14:paraId="1D61AFCE" w14:textId="77777777" w:rsidR="00A670CC" w:rsidRDefault="00A670CC" w:rsidP="00A670CC">
      <w:pPr>
        <w:pStyle w:val="NoSpacing"/>
        <w:rPr>
          <w:rFonts w:cs="Times New Roman"/>
          <w:szCs w:val="24"/>
        </w:rPr>
      </w:pPr>
    </w:p>
    <w:p w14:paraId="32E3D4F8" w14:textId="77777777" w:rsidR="00F400E9" w:rsidRDefault="00A670CC" w:rsidP="00F400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Oct.1439</w:t>
      </w:r>
      <w:r>
        <w:rPr>
          <w:rFonts w:cs="Times New Roman"/>
          <w:szCs w:val="24"/>
        </w:rPr>
        <w:tab/>
      </w:r>
      <w:r w:rsidR="00F400E9">
        <w:rPr>
          <w:rFonts w:cs="Times New Roman"/>
          <w:szCs w:val="24"/>
        </w:rPr>
        <w:t xml:space="preserve">William </w:t>
      </w:r>
      <w:proofErr w:type="spellStart"/>
      <w:r w:rsidR="00F400E9">
        <w:rPr>
          <w:rFonts w:cs="Times New Roman"/>
          <w:szCs w:val="24"/>
        </w:rPr>
        <w:t>Wythir</w:t>
      </w:r>
      <w:proofErr w:type="spellEnd"/>
      <w:r w:rsidR="00F400E9">
        <w:rPr>
          <w:rFonts w:cs="Times New Roman"/>
          <w:szCs w:val="24"/>
        </w:rPr>
        <w:t xml:space="preserve"> of London(q.v.) gifted his goods and chattels to him and</w:t>
      </w:r>
    </w:p>
    <w:p w14:paraId="696DEA2F" w14:textId="4BB37726" w:rsidR="00F400E9" w:rsidRDefault="00F400E9" w:rsidP="00F400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</w:t>
      </w:r>
      <w:proofErr w:type="spellStart"/>
      <w:r>
        <w:rPr>
          <w:rFonts w:cs="Times New Roman"/>
          <w:szCs w:val="24"/>
        </w:rPr>
        <w:t>Girston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leatherseller</w:t>
      </w:r>
      <w:proofErr w:type="spellEnd"/>
      <w:r>
        <w:rPr>
          <w:rFonts w:cs="Times New Roman"/>
          <w:szCs w:val="24"/>
        </w:rPr>
        <w:t>(q.v.).</w:t>
      </w:r>
    </w:p>
    <w:p w14:paraId="38BE00D7" w14:textId="77777777" w:rsidR="00F400E9" w:rsidRDefault="00F400E9" w:rsidP="00F400E9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162)</w:t>
      </w:r>
    </w:p>
    <w:p w14:paraId="6C3303EE" w14:textId="77777777" w:rsidR="00F400E9" w:rsidRDefault="00F400E9" w:rsidP="00F400E9">
      <w:pPr>
        <w:pStyle w:val="NoSpacing"/>
        <w:rPr>
          <w:rFonts w:cs="Times New Roman"/>
          <w:szCs w:val="24"/>
        </w:rPr>
      </w:pPr>
    </w:p>
    <w:p w14:paraId="7C2ABAC4" w14:textId="77777777" w:rsidR="00F400E9" w:rsidRDefault="00F400E9" w:rsidP="00F400E9">
      <w:pPr>
        <w:pStyle w:val="NoSpacing"/>
        <w:rPr>
          <w:rFonts w:cs="Times New Roman"/>
          <w:szCs w:val="24"/>
        </w:rPr>
      </w:pPr>
    </w:p>
    <w:p w14:paraId="0E4BF468" w14:textId="77777777" w:rsidR="00F400E9" w:rsidRDefault="00F400E9" w:rsidP="00F400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2023</w:t>
      </w:r>
    </w:p>
    <w:p w14:paraId="339AD2EF" w14:textId="12EBEF5C" w:rsidR="00A670CC" w:rsidRPr="00A670CC" w:rsidRDefault="00A670CC" w:rsidP="00A670CC">
      <w:pPr>
        <w:pStyle w:val="NoSpacing"/>
        <w:rPr>
          <w:rFonts w:cs="Times New Roman"/>
          <w:szCs w:val="24"/>
        </w:rPr>
      </w:pPr>
    </w:p>
    <w:p w14:paraId="753C9252" w14:textId="4D5BA566" w:rsidR="00A670CC" w:rsidRPr="00A670CC" w:rsidRDefault="00A670CC" w:rsidP="009139A6">
      <w:pPr>
        <w:pStyle w:val="NoSpacing"/>
        <w:rPr>
          <w:rFonts w:cs="Times New Roman"/>
          <w:szCs w:val="24"/>
        </w:rPr>
      </w:pPr>
    </w:p>
    <w:sectPr w:rsidR="00A670CC" w:rsidRPr="00A670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EE36F" w14:textId="77777777" w:rsidR="00A670CC" w:rsidRDefault="00A670CC" w:rsidP="009139A6">
      <w:r>
        <w:separator/>
      </w:r>
    </w:p>
  </w:endnote>
  <w:endnote w:type="continuationSeparator" w:id="0">
    <w:p w14:paraId="008BDD0A" w14:textId="77777777" w:rsidR="00A670CC" w:rsidRDefault="00A670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2C4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5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E63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AB010" w14:textId="77777777" w:rsidR="00A670CC" w:rsidRDefault="00A670CC" w:rsidP="009139A6">
      <w:r>
        <w:separator/>
      </w:r>
    </w:p>
  </w:footnote>
  <w:footnote w:type="continuationSeparator" w:id="0">
    <w:p w14:paraId="550BA8F4" w14:textId="77777777" w:rsidR="00A670CC" w:rsidRDefault="00A670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7EF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614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1E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0CC"/>
    <w:rsid w:val="000666E0"/>
    <w:rsid w:val="002510B7"/>
    <w:rsid w:val="005C130B"/>
    <w:rsid w:val="00826F5C"/>
    <w:rsid w:val="009139A6"/>
    <w:rsid w:val="009448BB"/>
    <w:rsid w:val="00947624"/>
    <w:rsid w:val="00A3176C"/>
    <w:rsid w:val="00A670CC"/>
    <w:rsid w:val="00AE65F8"/>
    <w:rsid w:val="00BA00AB"/>
    <w:rsid w:val="00CB4ED9"/>
    <w:rsid w:val="00EB3209"/>
    <w:rsid w:val="00F400E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E6E1C"/>
  <w15:chartTrackingRefBased/>
  <w15:docId w15:val="{1CA3B881-8C0F-4937-AB14-B78F7220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2023-04-19T20:09:00Z</dcterms:created>
  <dcterms:modified xsi:type="dcterms:W3CDTF">2023-04-19T20:23:00Z</dcterms:modified>
</cp:coreProperties>
</file>